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26" w:right="17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CAMP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6" w:right="16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1644279,587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31" w:right="16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5031779,669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4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6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723" w:right="170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54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1°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Campagna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7.00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7.10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900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Nuvoloso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4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SM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tcBorders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08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collare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21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1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Zigolo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29" w:right="-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9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17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right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SM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gridSpan w:val="2"/>
            <w:tcBorders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Passera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d'Ita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hiocotto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right="-18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Airone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guar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abuoi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right="-20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19"/>
              <w:jc w:val="righ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53" w:type="dxa"/>
            <w:gridSpan w:val="17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2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5" w:hRule="exact"/>
        </w:trPr>
        <w:tc>
          <w:tcPr>
            <w:tcW w:w="559" w:type="dxa"/>
            <w:tcBorders>
              <w:top w:val="single" w:sz="8.960" w:space="0" w:color="000000"/>
              <w:bottom w:val="single" w:sz="4.64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6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‐15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43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05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113" w:right="-67" w:firstLine="3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collare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Streptopelia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decaocto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8" w:right="41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Columba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umbus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Zigolo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Ember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za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30" w:right="41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Turdus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Storno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Stur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vulg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374" w:right="35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Hirundo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atricapilla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Passera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d'Italia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Passer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italiae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Ghiandaia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arrulus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darius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40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Occhiocotto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melanocephala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7" w:hRule="exact"/>
        </w:trPr>
        <w:tc>
          <w:tcPr>
            <w:tcW w:w="2609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Airone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guar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abuoi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Bubulcus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ibis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521" w:type="dxa"/>
            <w:tcBorders>
              <w:top w:val="single" w:sz="4.639840" w:space="0" w:color="000000"/>
              <w:bottom w:val="single" w:sz="13.76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056" w:type="dxa"/>
            <w:tcBorders>
              <w:top w:val="single" w:sz="4.6398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429" w:right="4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40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4" w:after="0" w:line="240" w:lineRule="auto"/>
              <w:ind w:left="17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58" w:after="0" w:line="240" w:lineRule="auto"/>
              <w:ind w:left="2113" w:right="2132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39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95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8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2125" w:right="2143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11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71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29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1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40" w:lineRule="auto"/>
              <w:ind w:left="2049" w:right="2068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2,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0"/>
                <w:b/>
                <w:bCs/>
              </w:rPr>
              <w:t>07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  <w:tr>
        <w:trPr>
          <w:trHeight w:val="54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4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1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2049" w:right="2068"/>
              <w:jc w:val="center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  <w:b/>
                <w:bCs/>
              </w:rPr>
              <w:t>0,</w:t>
            </w:r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0"/>
                <w:b/>
                <w:bCs/>
              </w:rPr>
              <w:t>86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</w:tr>
    </w:tbl>
    <w:sectPr>
      <w:pgMar w:header="719" w:footer="0" w:top="2540" w:bottom="280" w:left="900" w:right="88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347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346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345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344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343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342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2021-02-15T12:11:14Z</dcterms:created>
  <dcterms:modified xsi:type="dcterms:W3CDTF">2021-02-15T12:11:14Z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